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6CF791C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9A4C66" w:rsidRPr="009A4C66">
        <w:rPr>
          <w:b/>
          <w:bCs/>
          <w:highlight w:val="yellow"/>
        </w:rPr>
        <w:t>Opravy mechanizace u OŘ BNO 2026–2027 - dodávka náhradních dílů pro MUV</w:t>
      </w:r>
      <w:r>
        <w:rPr>
          <w:rFonts w:eastAsia="Times New Roman" w:cs="Times New Roman"/>
          <w:lang w:eastAsia="cs-CZ"/>
        </w:rPr>
        <w:t xml:space="preserve">, </w:t>
      </w:r>
      <w:r>
        <w:rPr>
          <w:rFonts w:eastAsia="Times New Roman" w:cs="Times New Roman"/>
          <w:highlight w:val="yellow"/>
          <w:lang w:eastAsia="cs-CZ"/>
        </w:rPr>
        <w:t>č.j. (č.j. dokumentu výzvy)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308BA" w:rsidRDefault="004B0FB1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308BA" w:rsidRDefault="004B0FB1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</w:t>
      </w:r>
      <w:r w:rsidR="00D45C59">
        <w:rPr>
          <w:rFonts w:eastAsia="Calibri" w:cs="Times New Roman"/>
        </w:rPr>
        <w:lastRenderedPageBreak/>
        <w:t>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780A5F38" w:rsidR="008145D7" w:rsidRDefault="008145D7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BF235" w14:textId="77777777" w:rsidR="004B0FB1" w:rsidRDefault="004B0FB1" w:rsidP="00962258">
      <w:pPr>
        <w:spacing w:after="0" w:line="240" w:lineRule="auto"/>
      </w:pPr>
      <w:r>
        <w:separator/>
      </w:r>
    </w:p>
  </w:endnote>
  <w:endnote w:type="continuationSeparator" w:id="0">
    <w:p w14:paraId="71E1467A" w14:textId="77777777" w:rsidR="004B0FB1" w:rsidRDefault="004B0FB1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6FB13" w14:textId="77777777" w:rsidR="004B0FB1" w:rsidRDefault="004B0FB1" w:rsidP="00962258">
      <w:pPr>
        <w:spacing w:after="0" w:line="240" w:lineRule="auto"/>
      </w:pPr>
      <w:r>
        <w:separator/>
      </w:r>
    </w:p>
  </w:footnote>
  <w:footnote w:type="continuationSeparator" w:id="0">
    <w:p w14:paraId="5E99F1DB" w14:textId="77777777" w:rsidR="004B0FB1" w:rsidRDefault="004B0FB1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03C4A7CD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5F15EC">
      <w:rPr>
        <w:szCs w:val="22"/>
      </w:rPr>
      <w:t>10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862F9"/>
    <w:rsid w:val="00491827"/>
    <w:rsid w:val="004B0FB1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C7054"/>
    <w:rsid w:val="005F1404"/>
    <w:rsid w:val="005F15EC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2155C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A4C66"/>
    <w:rsid w:val="009B14A9"/>
    <w:rsid w:val="009B2E97"/>
    <w:rsid w:val="009E07F4"/>
    <w:rsid w:val="009F392E"/>
    <w:rsid w:val="009F7412"/>
    <w:rsid w:val="00A06F33"/>
    <w:rsid w:val="00A1175A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07089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49171C"/>
    <w:rsid w:val="00710200"/>
    <w:rsid w:val="007E6CD5"/>
    <w:rsid w:val="0087094D"/>
    <w:rsid w:val="00B72819"/>
    <w:rsid w:val="00BE31C7"/>
    <w:rsid w:val="00C601C7"/>
    <w:rsid w:val="00DB3D9A"/>
    <w:rsid w:val="00F07089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3D9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CC69FC9-33C5-4651-8B88-9E62363D8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88</TotalTime>
  <Pages>2</Pages>
  <Words>476</Words>
  <Characters>2815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Sečkařová Andrea</cp:lastModifiedBy>
  <cp:revision>11</cp:revision>
  <cp:lastPrinted>2017-11-28T17:18:00Z</cp:lastPrinted>
  <dcterms:created xsi:type="dcterms:W3CDTF">2023-11-16T10:29:00Z</dcterms:created>
  <dcterms:modified xsi:type="dcterms:W3CDTF">2026-08-19T07:51:00Z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  <property fmtid="{D5CDD505-2E9C-101B-9397-08002B2CF9AE}" pid="3" name="URL">
    <vt:lpwstr/>
  </property>
</Properties>
</file>